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116D0" w14:textId="7DC0E9A9" w:rsidR="00BA00AB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SHIPERD</w:t>
      </w:r>
      <w:r>
        <w:rPr>
          <w:rFonts w:ascii="Times New Roman" w:hAnsi="Times New Roman" w:cs="Times New Roman"/>
          <w:sz w:val="24"/>
          <w:szCs w:val="24"/>
        </w:rPr>
        <w:t xml:space="preserve">       (d.1472)</w:t>
      </w:r>
    </w:p>
    <w:p w14:paraId="6CD0FED0" w14:textId="28CC6CAC" w:rsidR="00E33D98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71C6BE" w14:textId="38E25312" w:rsidR="00E33D98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99B088" w14:textId="5B13A17F" w:rsidR="00E33D98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Feb.1472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p.150)</w:t>
      </w:r>
    </w:p>
    <w:p w14:paraId="1B277D19" w14:textId="524588A6" w:rsidR="00E33D98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09826F0" w14:textId="781AAED5" w:rsidR="00E33D98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B225EE" w14:textId="7765DB5F" w:rsidR="00E33D98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9DC965" w14:textId="28FE6AF3" w:rsidR="00E33D98" w:rsidRPr="00E33D98" w:rsidRDefault="00E33D9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sectPr w:rsidR="00E33D98" w:rsidRPr="00E33D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74D37" w14:textId="77777777" w:rsidR="00E33D98" w:rsidRDefault="00E33D98" w:rsidP="009139A6">
      <w:r>
        <w:separator/>
      </w:r>
    </w:p>
  </w:endnote>
  <w:endnote w:type="continuationSeparator" w:id="0">
    <w:p w14:paraId="1AE7B247" w14:textId="77777777" w:rsidR="00E33D98" w:rsidRDefault="00E33D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5F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11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76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4F64A" w14:textId="77777777" w:rsidR="00E33D98" w:rsidRDefault="00E33D98" w:rsidP="009139A6">
      <w:r>
        <w:separator/>
      </w:r>
    </w:p>
  </w:footnote>
  <w:footnote w:type="continuationSeparator" w:id="0">
    <w:p w14:paraId="167DE0E2" w14:textId="77777777" w:rsidR="00E33D98" w:rsidRDefault="00E33D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B9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9D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F0B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9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33D9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D279D"/>
  <w15:chartTrackingRefBased/>
  <w15:docId w15:val="{07C3CD9A-CF0D-40A4-9CE1-0235CC50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2022-06-26T20:11:00Z</dcterms:created>
  <dcterms:modified xsi:type="dcterms:W3CDTF">2022-06-26T20:14:00Z</dcterms:modified>
</cp:coreProperties>
</file>